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30E383D8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325CC">
        <w:rPr>
          <w:color w:val="000000"/>
          <w:sz w:val="23"/>
          <w:szCs w:val="23"/>
        </w:rPr>
        <w:t xml:space="preserve">  зем-19 от 20</w:t>
      </w:r>
      <w:r w:rsidR="00E95657" w:rsidRPr="003E0C65">
        <w:rPr>
          <w:color w:val="000000"/>
          <w:sz w:val="23"/>
          <w:szCs w:val="23"/>
        </w:rPr>
        <w:t>.01.202</w:t>
      </w:r>
      <w:r w:rsidR="003325CC">
        <w:rPr>
          <w:color w:val="000000"/>
          <w:sz w:val="23"/>
          <w:szCs w:val="23"/>
        </w:rPr>
        <w:t>1</w:t>
      </w:r>
      <w:r w:rsidR="00E95657" w:rsidRPr="003E0C65">
        <w:rPr>
          <w:color w:val="000000"/>
          <w:sz w:val="23"/>
          <w:szCs w:val="23"/>
        </w:rPr>
        <w:t>г</w:t>
      </w:r>
      <w:r w:rsidR="00D633F1">
        <w:rPr>
          <w:color w:val="000000"/>
          <w:sz w:val="23"/>
          <w:szCs w:val="23"/>
        </w:rPr>
        <w:t xml:space="preserve">. 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E95657" w:rsidRPr="00E95657">
          <w:t xml:space="preserve"> земельный участок (далее - Объект) из земель населённых пунктов с кадастровым номером</w:t>
        </w:r>
        <w:r w:rsidR="00084910">
          <w:t>_____________________    площадью _______</w:t>
        </w:r>
        <w:r w:rsidR="00E95657" w:rsidRPr="00E95657">
          <w:t xml:space="preserve"> кв. м., расположенный по адресному ориентиру:</w:t>
        </w:r>
        <w:r w:rsidR="00084910">
          <w:t>_________________________________________</w:t>
        </w:r>
        <w:r w:rsidR="00E95657" w:rsidRPr="00E95657">
          <w:t xml:space="preserve">. Разрешенный вид использования (целевое назначение) земельного участка: </w:t>
        </w:r>
        <w:r w:rsidR="00084910">
          <w:t>______________________________________________</w:t>
        </w:r>
        <w:r w:rsidR="00E95657" w:rsidRPr="00E95657">
          <w:t xml:space="preserve">  .</w:t>
        </w:r>
      </w:fldSimple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fldSimple w:instr="DOCVARIABLE &quot;SP_FUNC: GetObjectRegin (CONTEXT)&quot; \* MERGEFORMAT ">
        <w:r w:rsidR="00E95657">
          <w:t>Протокола аукциона на право заключения договора аренды земельного участка в размере ежегодной арендной платы от</w:t>
        </w:r>
        <w:r w:rsidR="00084910">
          <w:t xml:space="preserve"> ______________</w:t>
        </w:r>
        <w:r w:rsidR="00E95657">
          <w:t>г.  и Распоряжения ОМС  «Комитета по управлению имуществом Златоустовского городского округа» от</w:t>
        </w:r>
        <w:r w:rsidR="00084910">
          <w:t xml:space="preserve"> _________________г. № ______________</w:t>
        </w:r>
        <w:r w:rsidR="00E95657">
          <w:t xml:space="preserve"> «О проведении аукциона на право заключения договора аренды земельного участка»</w:t>
        </w:r>
      </w:fldSimple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1CE51B27" w:rsidR="00193CC7" w:rsidRPr="003E0C65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3E0C65"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D3702F">
        <w:t>5</w:t>
      </w:r>
      <w:r w:rsidRPr="003E0C65">
        <w:t xml:space="preserve"> Договора.(за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  <w:bookmarkStart w:id="2" w:name="_GoBack"/>
      <w:bookmarkEnd w:id="2"/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830FCE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830FCE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Не нарушать права других землепользователей и природопользователей.</w:t>
      </w:r>
      <w:r w:rsidR="00AA66DC" w:rsidRPr="003E0C65">
        <w:t xml:space="preserve"> </w:t>
      </w:r>
    </w:p>
    <w:p w14:paraId="030C1BBD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CD512E">
      <w:pPr>
        <w:pStyle w:val="3"/>
        <w:ind w:left="567"/>
      </w:pPr>
      <w:r>
        <w:rPr>
          <w:lang w:val="en-US"/>
        </w:rPr>
        <w:lastRenderedPageBreak/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3E0C65" w:rsidRDefault="00AA66DC" w:rsidP="003D34E7">
      <w:pPr>
        <w:pStyle w:val="3"/>
        <w:ind w:left="567" w:hanging="425"/>
      </w:pPr>
      <w:r>
        <w:t xml:space="preserve">   4.2.1</w:t>
      </w:r>
      <w:r w:rsidR="00CD512E" w:rsidRPr="00D51A7B">
        <w:t>5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73C1AA0D" w:rsidR="00E52809" w:rsidRPr="003E0C65" w:rsidRDefault="00AA66DC" w:rsidP="003D34E7">
      <w:pPr>
        <w:pStyle w:val="3"/>
        <w:ind w:left="567" w:hanging="425"/>
      </w:pPr>
      <w:r w:rsidRPr="003E0C65">
        <w:t xml:space="preserve">   4.2.1</w:t>
      </w:r>
      <w:r w:rsidR="00CD512E" w:rsidRPr="003E0C65">
        <w:t>6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9029D6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3E0C65" w:rsidRDefault="00AF4A71" w:rsidP="009029D6">
      <w:pPr>
        <w:pStyle w:val="2"/>
      </w:pPr>
      <w:r w:rsidRPr="003E0C65">
        <w:rPr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762EF1A2" w14:textId="76C7081C" w:rsidR="00D47E1D" w:rsidRPr="004928A4" w:rsidRDefault="00D51A7B" w:rsidP="004928A4">
      <w:pPr>
        <w:widowControl/>
        <w:ind w:left="426" w:hanging="426"/>
        <w:jc w:val="both"/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D47E1D">
        <w:t xml:space="preserve"> </w:t>
      </w:r>
      <w:r w:rsidR="004928A4">
        <w:rPr>
          <w:b/>
          <w:color w:val="000000"/>
          <w:sz w:val="24"/>
          <w:szCs w:val="24"/>
        </w:rPr>
        <w:t xml:space="preserve"> </w:t>
      </w:r>
      <w:r w:rsidR="004928A4" w:rsidRPr="004928A4">
        <w:rPr>
          <w:sz w:val="24"/>
          <w:szCs w:val="24"/>
        </w:rPr>
        <w:t>На земельном участке находится строительный мусор.</w:t>
      </w:r>
    </w:p>
    <w:p w14:paraId="01F8D93A" w14:textId="27D254D5" w:rsidR="004928A4" w:rsidRDefault="00D47E1D" w:rsidP="004928A4">
      <w:pPr>
        <w:widowControl/>
        <w:ind w:left="426" w:hanging="426"/>
        <w:jc w:val="both"/>
      </w:pPr>
      <w:r>
        <w:t xml:space="preserve">         </w:t>
      </w: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lastRenderedPageBreak/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B43455">
      <w:pPr>
        <w:pStyle w:val="2"/>
        <w:numPr>
          <w:ilvl w:val="2"/>
          <w:numId w:val="29"/>
        </w:numPr>
        <w:ind w:left="567" w:hanging="567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>установленным п.п.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менее,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71EAB329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Получатель - УФК по Челябинской области</w:t>
      </w:r>
    </w:p>
    <w:p w14:paraId="53E817DE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(КУИ ЗГО)</w:t>
      </w:r>
    </w:p>
    <w:p w14:paraId="09E86FC0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ИНН 7404009308, КПП 740401001</w:t>
      </w:r>
    </w:p>
    <w:p w14:paraId="3513D2E5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Р/счет  03100643000000016900,</w:t>
      </w:r>
    </w:p>
    <w:p w14:paraId="548E733B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77E788AE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Номер счета банка получателя средств, кор.счета 40102810645370000062</w:t>
      </w:r>
    </w:p>
    <w:p w14:paraId="08736AC8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БИК 017501500</w:t>
      </w:r>
    </w:p>
    <w:p w14:paraId="4ED43FF7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КБК 118 1 11 050 1204 0000 120</w:t>
      </w:r>
    </w:p>
    <w:p w14:paraId="3FA6C13F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ОКТМО 75712000</w:t>
      </w:r>
    </w:p>
    <w:p w14:paraId="7B50518B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Назначение платежа: арендная плата за землю №__________</w:t>
      </w:r>
    </w:p>
    <w:p w14:paraId="4ED2B386" w14:textId="77777777" w:rsidR="00035B49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726B4D94" w14:textId="77777777" w:rsidR="00D633F1" w:rsidRPr="00D633F1" w:rsidRDefault="00D633F1" w:rsidP="00D633F1">
      <w:pPr>
        <w:jc w:val="both"/>
        <w:rPr>
          <w:color w:val="000000"/>
          <w:sz w:val="22"/>
          <w:szCs w:val="22"/>
        </w:rPr>
      </w:pPr>
      <w:r w:rsidRPr="00D633F1">
        <w:rPr>
          <w:color w:val="000000"/>
          <w:sz w:val="22"/>
          <w:szCs w:val="22"/>
        </w:rPr>
        <w:t>Заместитель руководителя,</w:t>
      </w:r>
    </w:p>
    <w:p w14:paraId="07895382" w14:textId="198C2D90" w:rsidR="00D633F1" w:rsidRDefault="00D633F1" w:rsidP="00D633F1">
      <w:pPr>
        <w:jc w:val="both"/>
        <w:rPr>
          <w:color w:val="000000"/>
          <w:sz w:val="22"/>
          <w:szCs w:val="22"/>
        </w:rPr>
      </w:pPr>
      <w:r w:rsidRPr="00D633F1">
        <w:rPr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D633F1">
        <w:rPr>
          <w:color w:val="000000"/>
          <w:sz w:val="22"/>
          <w:szCs w:val="22"/>
        </w:rPr>
        <w:tab/>
      </w:r>
    </w:p>
    <w:p w14:paraId="3A5561D7" w14:textId="77777777" w:rsidR="00D633F1" w:rsidRPr="003E0C65" w:rsidRDefault="00D633F1" w:rsidP="00035B49">
      <w:pPr>
        <w:jc w:val="both"/>
        <w:rPr>
          <w:color w:val="000000"/>
          <w:sz w:val="22"/>
          <w:szCs w:val="22"/>
        </w:rPr>
      </w:pP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7BC2" w14:textId="77777777" w:rsidR="001357CF" w:rsidRDefault="001357CF">
      <w:r>
        <w:separator/>
      </w:r>
    </w:p>
  </w:endnote>
  <w:endnote w:type="continuationSeparator" w:id="0">
    <w:p w14:paraId="405DF24F" w14:textId="77777777" w:rsidR="001357CF" w:rsidRDefault="0013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41042" w14:textId="77777777" w:rsidR="001357CF" w:rsidRDefault="001357CF">
      <w:r>
        <w:separator/>
      </w:r>
    </w:p>
  </w:footnote>
  <w:footnote w:type="continuationSeparator" w:id="0">
    <w:p w14:paraId="036EA63A" w14:textId="77777777" w:rsidR="001357CF" w:rsidRDefault="00135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0A11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357CF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325CC"/>
    <w:rsid w:val="00342311"/>
    <w:rsid w:val="00345CCF"/>
    <w:rsid w:val="003770CD"/>
    <w:rsid w:val="00382169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928A4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3702F"/>
    <w:rsid w:val="00D47E1D"/>
    <w:rsid w:val="00D51A7B"/>
    <w:rsid w:val="00D51D6D"/>
    <w:rsid w:val="00D539AC"/>
    <w:rsid w:val="00D62C12"/>
    <w:rsid w:val="00D633F1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7</TotalTime>
  <Pages>5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6</cp:revision>
  <cp:lastPrinted>2020-11-26T06:18:00Z</cp:lastPrinted>
  <dcterms:created xsi:type="dcterms:W3CDTF">2021-03-26T11:22:00Z</dcterms:created>
  <dcterms:modified xsi:type="dcterms:W3CDTF">2021-06-18T08:52:00Z</dcterms:modified>
</cp:coreProperties>
</file>